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C80E2" w14:textId="77777777" w:rsidR="00995E52" w:rsidRDefault="00995E52" w:rsidP="00995E5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4D59359F" w14:textId="77777777" w:rsidR="00995E52" w:rsidRDefault="00995E52" w:rsidP="00995E5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26AE53B" w14:textId="77777777" w:rsidR="00995E52" w:rsidRDefault="00995E52" w:rsidP="00995E5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9E90BC9" w14:textId="77777777" w:rsidR="00995E52" w:rsidRDefault="00995E52" w:rsidP="00995E5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Redrys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were appointed searchers of ships in the port of </w:t>
      </w:r>
      <w:proofErr w:type="gramStart"/>
      <w:r>
        <w:rPr>
          <w:rFonts w:ascii="Times New Roman" w:hAnsi="Times New Roman" w:cs="Times New Roman"/>
          <w:sz w:val="24"/>
          <w:szCs w:val="24"/>
        </w:rPr>
        <w:t>Bristol</w:t>
      </w:r>
      <w:proofErr w:type="gramEnd"/>
    </w:p>
    <w:p w14:paraId="4C75E188" w14:textId="77777777" w:rsidR="00995E52" w:rsidRDefault="00995E52" w:rsidP="00995E5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from there along the coast on one side as far as </w:t>
      </w:r>
      <w:proofErr w:type="spellStart"/>
      <w:r>
        <w:rPr>
          <w:rFonts w:ascii="Times New Roman" w:hAnsi="Times New Roman" w:cs="Times New Roman"/>
          <w:sz w:val="24"/>
          <w:szCs w:val="24"/>
        </w:rPr>
        <w:t>Chepstowe</w:t>
      </w:r>
      <w:proofErr w:type="spellEnd"/>
      <w:r>
        <w:rPr>
          <w:rFonts w:ascii="Times New Roman" w:hAnsi="Times New Roman" w:cs="Times New Roman"/>
          <w:sz w:val="24"/>
          <w:szCs w:val="24"/>
        </w:rPr>
        <w:t>, Newenham and</w:t>
      </w:r>
    </w:p>
    <w:p w14:paraId="6159EB22" w14:textId="77777777" w:rsidR="00995E52" w:rsidRDefault="00995E52" w:rsidP="00995E5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 and on the other side as far as Bridgewater, and in all adjacent ports </w:t>
      </w:r>
    </w:p>
    <w:p w14:paraId="519E5131" w14:textId="77777777" w:rsidR="00995E52" w:rsidRDefault="00995E52" w:rsidP="00995E5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places.        (C.F.R. 1405-13 p.172)</w:t>
      </w:r>
    </w:p>
    <w:p w14:paraId="419D9679" w14:textId="77777777" w:rsidR="00995E52" w:rsidRDefault="00995E52" w:rsidP="00995E5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5A27958" w14:textId="77777777" w:rsidR="00995E52" w:rsidRDefault="00995E52" w:rsidP="00995E5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516198E" w14:textId="77777777" w:rsidR="00995E52" w:rsidRDefault="00995E52" w:rsidP="00995E5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2022</w:t>
      </w:r>
    </w:p>
    <w:p w14:paraId="3242FE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82838" w14:textId="77777777" w:rsidR="00995E52" w:rsidRDefault="00995E52" w:rsidP="009139A6">
      <w:r>
        <w:separator/>
      </w:r>
    </w:p>
  </w:endnote>
  <w:endnote w:type="continuationSeparator" w:id="0">
    <w:p w14:paraId="5E9AE190" w14:textId="77777777" w:rsidR="00995E52" w:rsidRDefault="00995E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AF5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A04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BF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600D" w14:textId="77777777" w:rsidR="00995E52" w:rsidRDefault="00995E52" w:rsidP="009139A6">
      <w:r>
        <w:separator/>
      </w:r>
    </w:p>
  </w:footnote>
  <w:footnote w:type="continuationSeparator" w:id="0">
    <w:p w14:paraId="274C6EFA" w14:textId="77777777" w:rsidR="00995E52" w:rsidRDefault="00995E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410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60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3C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E52"/>
    <w:rsid w:val="000666E0"/>
    <w:rsid w:val="002510B7"/>
    <w:rsid w:val="005C130B"/>
    <w:rsid w:val="00826F5C"/>
    <w:rsid w:val="009139A6"/>
    <w:rsid w:val="009448BB"/>
    <w:rsid w:val="00947624"/>
    <w:rsid w:val="00995E5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7C581"/>
  <w15:chartTrackingRefBased/>
  <w15:docId w15:val="{8AA9E6FF-893B-45BB-AF7A-A6FC7480B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E5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2023-10-25T19:13:00Z</dcterms:created>
  <dcterms:modified xsi:type="dcterms:W3CDTF">2023-10-25T19:13:00Z</dcterms:modified>
</cp:coreProperties>
</file>